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B5D21" w14:textId="09986350" w:rsidR="008D2AC1" w:rsidRDefault="008D2AC1" w:rsidP="008D2A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 12</w:t>
      </w:r>
    </w:p>
    <w:p w14:paraId="1A59AF36" w14:textId="77777777" w:rsidR="008D2AC1" w:rsidRDefault="008D2AC1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14:paraId="7E85FA16" w14:textId="77777777" w:rsidR="008D2AC1" w:rsidRDefault="008D2AC1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14:paraId="5B24B071" w14:textId="7DA35878" w:rsidR="00D4087F" w:rsidRPr="008D2AC1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</w:rPr>
      </w:pPr>
      <w:r w:rsidRPr="008D2AC1">
        <w:rPr>
          <w:rFonts w:ascii="Arial" w:hAnsi="Arial" w:cs="Arial"/>
          <w:b/>
        </w:rPr>
        <w:t xml:space="preserve">Obrazec zavarovanje za odpravo napak v garancijskem roku po EPGP-758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77777777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upravičenca tj. naročnika javnega naročila)</w:t>
      </w:r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E7AEE3" w14:textId="2A2DC2D2" w:rsidR="001818CE" w:rsidRPr="00966C7C" w:rsidRDefault="00D4087F" w:rsidP="001818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color w:val="FF0000"/>
          <w:u w:val="single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="00966C7C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="001818CE" w:rsidRPr="00966C7C">
        <w:rPr>
          <w:rFonts w:asciiTheme="minorHAnsi" w:hAnsiTheme="minorHAnsi" w:cstheme="minorHAnsi"/>
          <w:b/>
          <w:color w:val="FF0000"/>
          <w:u w:val="single"/>
        </w:rPr>
        <w:t>REPUBLIKA SLOVENIJA, MINISTRSTVO ZA ZDRAVJE, Štefanova 5, 1000 Ljubljana</w:t>
      </w:r>
    </w:p>
    <w:p w14:paraId="03143099" w14:textId="165D0078" w:rsidR="00B77A22" w:rsidRPr="007A54FD" w:rsidRDefault="00B77A22" w:rsidP="00B77A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u w:val="single"/>
        </w:rPr>
      </w:pPr>
    </w:p>
    <w:p w14:paraId="7753A76F" w14:textId="4BDB989F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(vpiše se naročnika javnega naročila)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XXXXXX)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510986F3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A72B5E" w:rsidRPr="00B77A22">
        <w:rPr>
          <w:rFonts w:ascii="Arial" w:hAnsi="Arial" w:cs="Arial"/>
          <w:b/>
          <w:sz w:val="20"/>
          <w:szCs w:val="20"/>
          <w:u w:val="single"/>
        </w:rPr>
        <w:t>nobena</w:t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</w:t>
      </w:r>
      <w:r w:rsidRPr="00CB7EE2">
        <w:rPr>
          <w:rFonts w:ascii="Arial" w:hAnsi="Arial" w:cs="Arial"/>
          <w:sz w:val="20"/>
          <w:szCs w:val="20"/>
        </w:rPr>
        <w:lastRenderedPageBreak/>
        <w:t>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5400C268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D3C20" w14:textId="77777777" w:rsidR="003A4511" w:rsidRDefault="003A4511">
      <w:r>
        <w:separator/>
      </w:r>
    </w:p>
  </w:endnote>
  <w:endnote w:type="continuationSeparator" w:id="0">
    <w:p w14:paraId="7ACE5383" w14:textId="77777777" w:rsidR="003A4511" w:rsidRDefault="003A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135BD" w14:textId="77777777" w:rsidR="003A4511" w:rsidRDefault="003A4511">
      <w:r>
        <w:separator/>
      </w:r>
    </w:p>
  </w:footnote>
  <w:footnote w:type="continuationSeparator" w:id="0">
    <w:p w14:paraId="3B5B2439" w14:textId="77777777" w:rsidR="003A4511" w:rsidRDefault="003A4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0895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8"/>
      <w:gridCol w:w="3906"/>
      <w:gridCol w:w="3911"/>
    </w:tblGrid>
    <w:tr w:rsidR="008D2AC1" w14:paraId="3F00B871" w14:textId="77777777" w:rsidTr="00F96852">
      <w:trPr>
        <w:trHeight w:val="1266"/>
      </w:trPr>
      <w:tc>
        <w:tcPr>
          <w:tcW w:w="3078" w:type="dxa"/>
          <w:vAlign w:val="center"/>
        </w:tcPr>
        <w:p w14:paraId="43B955AF" w14:textId="77777777" w:rsidR="008D2AC1" w:rsidRDefault="008D2AC1" w:rsidP="008D2AC1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61787698" wp14:editId="656A8593">
                <wp:extent cx="1585823" cy="1057275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OO__next generation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593" cy="10757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6" w:type="dxa"/>
          <w:vAlign w:val="center"/>
        </w:tcPr>
        <w:p w14:paraId="3818F011" w14:textId="77777777" w:rsidR="008D2AC1" w:rsidRDefault="008D2AC1" w:rsidP="008D2AC1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429348DF" wp14:editId="275F5F24">
                <wp:extent cx="1190625" cy="523186"/>
                <wp:effectExtent l="0" t="0" r="0" b="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NOO_Logo_RGB_sekundarni_SI_gradient_NO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7003" cy="5347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1" w:type="dxa"/>
          <w:vAlign w:val="center"/>
        </w:tcPr>
        <w:p w14:paraId="2FBE9FAF" w14:textId="77777777" w:rsidR="008D2AC1" w:rsidRDefault="008D2AC1" w:rsidP="008D2AC1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10D1B089" wp14:editId="576E440C">
                <wp:extent cx="2142390" cy="409575"/>
                <wp:effectExtent l="0" t="0" r="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MZ logo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483" cy="4216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D2AC1" w:rsidRPr="00361652" w14:paraId="100D18AE" w14:textId="77777777" w:rsidTr="00F96852">
      <w:trPr>
        <w:trHeight w:val="856"/>
      </w:trPr>
      <w:tc>
        <w:tcPr>
          <w:tcW w:w="3078" w:type="dxa"/>
          <w:vAlign w:val="center"/>
        </w:tcPr>
        <w:p w14:paraId="19B0A5EA" w14:textId="77777777" w:rsidR="008D2AC1" w:rsidRDefault="008D2AC1" w:rsidP="008D2AC1">
          <w:pPr>
            <w:pStyle w:val="Glava"/>
            <w:jc w:val="center"/>
          </w:pPr>
        </w:p>
      </w:tc>
      <w:tc>
        <w:tcPr>
          <w:tcW w:w="3906" w:type="dxa"/>
          <w:vAlign w:val="center"/>
        </w:tcPr>
        <w:p w14:paraId="28D9B3D6" w14:textId="77777777" w:rsidR="008D2AC1" w:rsidRDefault="008D2AC1" w:rsidP="008D2AC1">
          <w:pPr>
            <w:pStyle w:val="Glava"/>
            <w:jc w:val="center"/>
          </w:pPr>
          <w:r>
            <w:rPr>
              <w:rFonts w:ascii="Times New Roman" w:eastAsia="Times New Roman" w:hAnsi="Times New Roman" w:cs="Times New Roman"/>
            </w:rPr>
            <w:object w:dxaOrig="3690" w:dyaOrig="675" w14:anchorId="362EFD5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4.5pt;height:33.75pt" fillcolor="window">
                <v:imagedata r:id="rId4" o:title=""/>
              </v:shape>
              <o:OLEObject Type="Embed" ProgID="Word.Picture.8" ShapeID="_x0000_i1025" DrawAspect="Content" ObjectID="_1821596771" r:id="rId5"/>
            </w:object>
          </w:r>
        </w:p>
      </w:tc>
      <w:tc>
        <w:tcPr>
          <w:tcW w:w="3911" w:type="dxa"/>
          <w:vAlign w:val="center"/>
        </w:tcPr>
        <w:p w14:paraId="42D4EA90" w14:textId="77777777" w:rsidR="008D2AC1" w:rsidRPr="00361652" w:rsidRDefault="008D2AC1" w:rsidP="008D2AC1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Štefanova ulica 5</w:t>
          </w:r>
        </w:p>
        <w:p w14:paraId="7D377DA3" w14:textId="77777777" w:rsidR="008D2AC1" w:rsidRPr="00361652" w:rsidRDefault="008D2AC1" w:rsidP="008D2AC1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1000 Ljubljana</w:t>
          </w:r>
        </w:p>
        <w:p w14:paraId="54DBC28F" w14:textId="77777777" w:rsidR="008D2AC1" w:rsidRDefault="008D2AC1" w:rsidP="008D2AC1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T: 01 478 60 01</w:t>
          </w:r>
        </w:p>
        <w:p w14:paraId="0DC3DAF8" w14:textId="77777777" w:rsidR="008D2AC1" w:rsidRDefault="008D2AC1" w:rsidP="008D2AC1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F: 01 478 60 58</w:t>
          </w:r>
        </w:p>
        <w:p w14:paraId="2DB4089A" w14:textId="77777777" w:rsidR="008D2AC1" w:rsidRDefault="008D2AC1" w:rsidP="008D2AC1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 xml:space="preserve">E: </w:t>
          </w:r>
          <w:hyperlink r:id="rId6" w:history="1">
            <w:r w:rsidRPr="00566E00">
              <w:rPr>
                <w:rStyle w:val="Hiperpovezava"/>
                <w:rFonts w:cstheme="minorHAnsi"/>
                <w:sz w:val="20"/>
                <w:szCs w:val="20"/>
              </w:rPr>
              <w:t>gp.mz@gov.si</w:t>
            </w:r>
          </w:hyperlink>
        </w:p>
        <w:p w14:paraId="6EBAD1BC" w14:textId="77777777" w:rsidR="008D2AC1" w:rsidRPr="00361652" w:rsidRDefault="008D2AC1" w:rsidP="008D2AC1">
          <w:pPr>
            <w:pStyle w:val="Glava"/>
            <w:jc w:val="center"/>
            <w:rPr>
              <w:rFonts w:cstheme="minorHAnsi"/>
            </w:rPr>
          </w:pPr>
          <w:r>
            <w:rPr>
              <w:rFonts w:cstheme="minorHAnsi"/>
              <w:sz w:val="20"/>
              <w:szCs w:val="20"/>
            </w:rPr>
            <w:t xml:space="preserve">I: </w:t>
          </w:r>
          <w:hyperlink r:id="rId7" w:history="1">
            <w:r w:rsidRPr="00566E00">
              <w:rPr>
                <w:rStyle w:val="Hiperpovezava"/>
                <w:rFonts w:cstheme="minorHAnsi"/>
                <w:sz w:val="20"/>
                <w:szCs w:val="20"/>
              </w:rPr>
              <w:t>www.mz.gov.si</w:t>
            </w:r>
          </w:hyperlink>
        </w:p>
      </w:tc>
    </w:tr>
  </w:tbl>
  <w:p w14:paraId="222A80F1" w14:textId="77777777" w:rsidR="008D2AC1" w:rsidRDefault="008D2AC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818CE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2AC1"/>
    <w:rsid w:val="008D370F"/>
    <w:rsid w:val="008D77D9"/>
    <w:rsid w:val="0092372C"/>
    <w:rsid w:val="00935B15"/>
    <w:rsid w:val="00947378"/>
    <w:rsid w:val="00951571"/>
    <w:rsid w:val="00951790"/>
    <w:rsid w:val="009525E3"/>
    <w:rsid w:val="009553CE"/>
    <w:rsid w:val="00966C7C"/>
    <w:rsid w:val="009763F3"/>
    <w:rsid w:val="00980795"/>
    <w:rsid w:val="00992B7A"/>
    <w:rsid w:val="009C679A"/>
    <w:rsid w:val="009F6DD4"/>
    <w:rsid w:val="00A05486"/>
    <w:rsid w:val="00A164A1"/>
    <w:rsid w:val="00A240CE"/>
    <w:rsid w:val="00A72B5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77A22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97B27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1149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  <w14:docId w14:val="35310FB8"/>
  <w15:chartTrackingRefBased/>
  <w15:docId w15:val="{6C086A49-4B2D-4373-B9FD-8241BCDE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aliases w:val="E-PVO-glava,Header-P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8D2AC1"/>
    <w:rPr>
      <w:sz w:val="24"/>
      <w:szCs w:val="24"/>
      <w:lang w:eastAsia="en-US"/>
    </w:rPr>
  </w:style>
  <w:style w:type="character" w:styleId="Hiperpovezava">
    <w:name w:val="Hyperlink"/>
    <w:uiPriority w:val="99"/>
    <w:unhideWhenUsed/>
    <w:rsid w:val="008D2AC1"/>
    <w:rPr>
      <w:color w:val="0000FF"/>
      <w:u w:val="single"/>
    </w:rPr>
  </w:style>
  <w:style w:type="table" w:styleId="Tabelamrea">
    <w:name w:val="Table Grid"/>
    <w:basedOn w:val="Navadnatabela"/>
    <w:uiPriority w:val="59"/>
    <w:rsid w:val="008D2A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7" Type="http://schemas.openxmlformats.org/officeDocument/2006/relationships/hyperlink" Target="http://www.mz.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hyperlink" Target="mailto:gp.mz@gov.si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72F28-B312-4734-B2E1-492C8ED8C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2</Pages>
  <Words>450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Mojca Breščak</cp:lastModifiedBy>
  <cp:revision>3</cp:revision>
  <cp:lastPrinted>2013-01-10T11:20:00Z</cp:lastPrinted>
  <dcterms:created xsi:type="dcterms:W3CDTF">2025-10-10T06:22:00Z</dcterms:created>
  <dcterms:modified xsi:type="dcterms:W3CDTF">2025-10-10T08:20:00Z</dcterms:modified>
</cp:coreProperties>
</file>